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AF" w:rsidRDefault="005074AF" w:rsidP="009262B7">
      <w:pPr>
        <w:rPr>
          <w:rFonts w:ascii="Times New Roman" w:hAnsi="Times New Roman"/>
          <w:sz w:val="24"/>
          <w:szCs w:val="24"/>
        </w:rPr>
      </w:pPr>
    </w:p>
    <w:p w:rsidR="005074AF" w:rsidRPr="00314BAC" w:rsidRDefault="005074AF" w:rsidP="00314BAC">
      <w:pPr>
        <w:ind w:firstLine="426"/>
        <w:rPr>
          <w:rFonts w:ascii="Times New Roman" w:hAnsi="Times New Roman"/>
          <w:color w:val="000000"/>
          <w:sz w:val="28"/>
          <w:szCs w:val="28"/>
        </w:rPr>
      </w:pPr>
      <w:r w:rsidRPr="00314B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ТЕПЛОВОЕ ДВИЖЕНИЕ, хаотическое движение микрочастиц, из которых состоят все тела. Кинетическая</w:t>
      </w:r>
      <w:r w:rsidRPr="00314BA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hyperlink r:id="rId4" w:history="1">
        <w:r w:rsidRPr="00314BAC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энергия</w:t>
        </w:r>
      </w:hyperlink>
      <w:r w:rsidRPr="00314BA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314B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теплового движения растет с абсолютной температурой вещества. Частицы газов беспорядочно движутся по всему объему газа, часто испытывая соударения друг с другом и со стенками сосуда.</w:t>
      </w: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Соударения между частицами представляет из себя столкновения абсолютно упругих тел. Скорости после соударения вычисляются по следующим формулам:</w:t>
      </w: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  <w:r w:rsidRPr="004E195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\,\! m_{1}\vec{u}_{1}+m_{2}\vec{u}_{2}=m_{1}\vec{v}_{1} + m_{2}\vec{v}_{2}." style="width:188.25pt;height:14.25pt;visibility:visible">
            <v:imagedata r:id="rId5" o:title=""/>
          </v:shape>
        </w:pict>
      </w: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  <w:r w:rsidRPr="004E1959">
        <w:rPr>
          <w:noProof/>
          <w:lang w:eastAsia="ru-RU"/>
        </w:rPr>
        <w:pict>
          <v:shape id="Рисунок 4" o:spid="_x0000_i1026" type="#_x0000_t75" alt="\frac{m_1u_1^2}2+\frac{m_2u_2^2}2=\frac{m_1v_1^2}2+\frac{m_2v_2^2}2." style="width:199.5pt;height:32.25pt;visibility:visible">
            <v:imagedata r:id="rId6" o:title=""/>
          </v:shape>
        </w:pict>
      </w: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  <w:r w:rsidRPr="004E1959">
        <w:rPr>
          <w:noProof/>
          <w:lang w:eastAsia="ru-RU"/>
        </w:rPr>
        <w:pict>
          <v:shape id="Рисунок 7" o:spid="_x0000_i1027" type="#_x0000_t75" alt="http://ens.tpu.ru/POSOBIE_FIS_KUSN/%D4%E8%E7%E8%F7%E5%F1%EA%E8%E5%20%EE%F1%ED%EE%E2%FB%20%EC%E5%F5%E0%ED%E8%EA%E8/05_f/099.gif" style="width:270.75pt;height:33.75pt;visibility:visible">
            <v:imagedata r:id="rId7" o:title=""/>
          </v:shape>
        </w:pict>
      </w: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 к массы тел в приведённой ниже программе равны друг другу, то скорости тел после соударения достаточно поменять местами.</w:t>
      </w: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 и задачи: Создать программу на языке </w:t>
      </w:r>
      <w:r>
        <w:rPr>
          <w:rFonts w:ascii="Times New Roman" w:hAnsi="Times New Roman"/>
          <w:sz w:val="28"/>
          <w:szCs w:val="28"/>
          <w:lang w:val="en-US"/>
        </w:rPr>
        <w:t>Visual</w:t>
      </w:r>
      <w:r w:rsidRPr="00E94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Basic</w:t>
      </w:r>
      <w:r>
        <w:rPr>
          <w:rFonts w:ascii="Times New Roman" w:hAnsi="Times New Roman"/>
          <w:sz w:val="28"/>
          <w:szCs w:val="28"/>
        </w:rPr>
        <w:t xml:space="preserve"> 6, которая будет визуализировать абсолютно упругие столкновения между заданным числом тел, с заданной одинаковой массой и случайными начальными скоростями.</w:t>
      </w: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</w:p>
    <w:p w:rsidR="005074AF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Интерфейс программы:</w:t>
      </w:r>
    </w:p>
    <w:p w:rsidR="005074AF" w:rsidRPr="00E9418D" w:rsidRDefault="005074AF" w:rsidP="00314BAC">
      <w:pPr>
        <w:ind w:firstLine="426"/>
        <w:rPr>
          <w:rFonts w:ascii="Times New Roman" w:hAnsi="Times New Roman"/>
          <w:sz w:val="28"/>
          <w:szCs w:val="28"/>
        </w:rPr>
      </w:pPr>
      <w:r w:rsidRPr="0055129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0" o:spid="_x0000_i1028" type="#_x0000_t75" style="width:465pt;height:278.25pt;visibility:visible">
            <v:imagedata r:id="rId8" o:title=""/>
          </v:shape>
        </w:pict>
      </w:r>
    </w:p>
    <w:sectPr w:rsidR="005074AF" w:rsidRPr="00E9418D" w:rsidSect="00895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62B7"/>
    <w:rsid w:val="001E0F88"/>
    <w:rsid w:val="00314BAC"/>
    <w:rsid w:val="004E1959"/>
    <w:rsid w:val="005074AF"/>
    <w:rsid w:val="0055129F"/>
    <w:rsid w:val="00570DC7"/>
    <w:rsid w:val="00711EF0"/>
    <w:rsid w:val="00895743"/>
    <w:rsid w:val="009262B7"/>
    <w:rsid w:val="00AC2F9C"/>
    <w:rsid w:val="00B5479B"/>
    <w:rsid w:val="00D64D79"/>
    <w:rsid w:val="00DD3ECF"/>
    <w:rsid w:val="00E9418D"/>
    <w:rsid w:val="00FD4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2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314BAC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314BA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14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4B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dic.academic.ru/dic.nsf/enc1p/5386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128</Words>
  <Characters>736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</dc:creator>
  <cp:keywords/>
  <dc:description/>
  <cp:lastModifiedBy>Vel-master</cp:lastModifiedBy>
  <cp:revision>5</cp:revision>
  <dcterms:created xsi:type="dcterms:W3CDTF">2012-12-24T03:27:00Z</dcterms:created>
  <dcterms:modified xsi:type="dcterms:W3CDTF">2013-01-26T11:10:00Z</dcterms:modified>
</cp:coreProperties>
</file>